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DE6" w:rsidRDefault="00F26BA9" w:rsidP="006D4FC4">
      <w:pPr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POOBLASTILO</w:t>
      </w:r>
      <w:r w:rsidR="006D4FC4" w:rsidRPr="00390DE6">
        <w:rPr>
          <w:rFonts w:ascii="Arial" w:hAnsi="Arial" w:cs="Arial"/>
          <w:b/>
          <w:bCs/>
          <w:sz w:val="24"/>
        </w:rPr>
        <w:t xml:space="preserve"> ZA PRIDOBITEV POTRDILA IZ KAZENSKE EVIDENCE </w:t>
      </w:r>
    </w:p>
    <w:p w:rsidR="00F26BA9" w:rsidRPr="00390DE6" w:rsidRDefault="006D4FC4" w:rsidP="006D4FC4">
      <w:pPr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PRAVNIH OSEB</w:t>
      </w:r>
    </w:p>
    <w:p w:rsidR="00923C18" w:rsidRPr="00390DE6" w:rsidRDefault="00923C18" w:rsidP="006D4FC4">
      <w:pPr>
        <w:rPr>
          <w:rFonts w:ascii="Arial" w:hAnsi="Arial" w:cs="Arial"/>
          <w:szCs w:val="20"/>
        </w:rPr>
      </w:pPr>
    </w:p>
    <w:p w:rsidR="008D33E1" w:rsidRPr="00390DE6" w:rsidRDefault="008D33E1" w:rsidP="00C22A5B">
      <w:pPr>
        <w:jc w:val="right"/>
        <w:rPr>
          <w:rFonts w:ascii="Arial" w:hAnsi="Arial" w:cs="Arial"/>
          <w:szCs w:val="20"/>
        </w:rPr>
      </w:pPr>
    </w:p>
    <w:p w:rsidR="00BC667D" w:rsidRPr="00390DE6" w:rsidRDefault="00BC667D" w:rsidP="006D4FC4">
      <w:pPr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836663" w:rsidRPr="00390DE6" w:rsidTr="00702E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390DE6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390DE6">
              <w:rPr>
                <w:rFonts w:ascii="Arial" w:hAnsi="Arial" w:cs="Arial"/>
                <w:b/>
                <w:bCs/>
                <w:szCs w:val="20"/>
              </w:rPr>
              <w:t>Javno naročilo</w:t>
            </w:r>
          </w:p>
        </w:tc>
      </w:tr>
      <w:tr w:rsidR="0053156F" w:rsidRPr="00390DE6" w:rsidTr="00BC66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C1231" w:rsidRDefault="0053156F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C1231">
              <w:rPr>
                <w:rFonts w:ascii="Arial" w:hAnsi="Arial" w:cs="Arial"/>
                <w:bCs w:val="0"/>
                <w:sz w:val="20"/>
                <w:szCs w:val="20"/>
              </w:rPr>
              <w:t>Naročnik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REPUBLIKA SLOVENIJA</w:t>
            </w:r>
          </w:p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 xml:space="preserve">MINISTRSTVO ZA ZUNANJE </w:t>
            </w:r>
            <w:r w:rsidR="00CF745F">
              <w:rPr>
                <w:rFonts w:ascii="Arial" w:hAnsi="Arial" w:cs="Arial"/>
                <w:bCs/>
                <w:szCs w:val="20"/>
              </w:rPr>
              <w:t>IN</w:t>
            </w:r>
            <w:r w:rsidR="0010730B">
              <w:rPr>
                <w:rFonts w:ascii="Arial" w:hAnsi="Arial" w:cs="Arial"/>
                <w:bCs/>
                <w:szCs w:val="20"/>
              </w:rPr>
              <w:t xml:space="preserve"> EVROPSKE </w:t>
            </w:r>
            <w:r w:rsidRPr="00390DE6">
              <w:rPr>
                <w:rFonts w:ascii="Arial" w:hAnsi="Arial" w:cs="Arial"/>
                <w:bCs/>
                <w:szCs w:val="20"/>
              </w:rPr>
              <w:t>ZADEVE</w:t>
            </w:r>
          </w:p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Prešernova cesta 25</w:t>
            </w:r>
          </w:p>
          <w:p w:rsidR="0053156F" w:rsidRPr="00390DE6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1000 Ljubljana</w:t>
            </w:r>
          </w:p>
        </w:tc>
      </w:tr>
      <w:tr w:rsidR="0053156F" w:rsidRPr="00390DE6" w:rsidTr="00BC667D">
        <w:trPr>
          <w:trHeight w:val="3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C1231" w:rsidRDefault="0053156F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C1231">
              <w:rPr>
                <w:rFonts w:ascii="Arial" w:hAnsi="Arial" w:cs="Arial"/>
                <w:bCs w:val="0"/>
                <w:sz w:val="20"/>
                <w:szCs w:val="20"/>
              </w:rPr>
              <w:t>Oznaka</w:t>
            </w:r>
            <w:r w:rsidR="0034167D">
              <w:rPr>
                <w:rFonts w:ascii="Arial" w:hAnsi="Arial" w:cs="Arial"/>
                <w:bCs w:val="0"/>
                <w:sz w:val="20"/>
                <w:szCs w:val="20"/>
              </w:rPr>
              <w:t xml:space="preserve"> javnega naročila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7973C2" w:rsidP="003B5DD1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3B5DD1">
              <w:rPr>
                <w:rFonts w:ascii="Arial" w:hAnsi="Arial" w:cs="Arial"/>
                <w:color w:val="000000"/>
                <w:szCs w:val="20"/>
              </w:rPr>
              <w:t>10</w:t>
            </w:r>
            <w:r w:rsidR="0034167D">
              <w:rPr>
                <w:rFonts w:ascii="Arial" w:hAnsi="Arial" w:cs="Arial"/>
                <w:color w:val="000000"/>
                <w:szCs w:val="20"/>
              </w:rPr>
              <w:t>/2</w:t>
            </w:r>
            <w:r w:rsidR="003B5DD1">
              <w:rPr>
                <w:rFonts w:ascii="Arial" w:hAnsi="Arial" w:cs="Arial"/>
                <w:color w:val="000000"/>
                <w:szCs w:val="20"/>
              </w:rPr>
              <w:t>3</w:t>
            </w:r>
            <w:r w:rsidR="00CE7629" w:rsidRPr="00390DE6">
              <w:rPr>
                <w:rFonts w:ascii="Arial" w:hAnsi="Arial" w:cs="Arial"/>
                <w:color w:val="000000"/>
                <w:szCs w:val="20"/>
              </w:rPr>
              <w:t xml:space="preserve"> JN MZZ</w:t>
            </w:r>
          </w:p>
        </w:tc>
      </w:tr>
      <w:tr w:rsidR="0053156F" w:rsidRPr="00390DE6" w:rsidTr="00BC66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4167D" w:rsidRDefault="00016F42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4167D">
              <w:rPr>
                <w:rFonts w:ascii="Arial" w:hAnsi="Arial" w:cs="Arial"/>
                <w:bCs w:val="0"/>
                <w:sz w:val="20"/>
                <w:szCs w:val="20"/>
              </w:rPr>
              <w:t>Predmet javnega naročila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63EFF" w:rsidRDefault="007973C2" w:rsidP="009C331A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b/>
                <w:color w:val="000000"/>
                <w:szCs w:val="20"/>
              </w:rPr>
            </w:pPr>
            <w:r w:rsidRPr="007973C2">
              <w:rPr>
                <w:rFonts w:ascii="Arial" w:hAnsi="Arial" w:cs="Arial"/>
                <w:b/>
                <w:szCs w:val="20"/>
              </w:rPr>
              <w:t xml:space="preserve"> </w:t>
            </w:r>
            <w:r w:rsidR="003B5DD1" w:rsidRPr="003B5DD1">
              <w:rPr>
                <w:rFonts w:ascii="Arial" w:hAnsi="Arial" w:cs="Arial"/>
                <w:b/>
                <w:szCs w:val="20"/>
              </w:rPr>
              <w:t>F</w:t>
            </w:r>
            <w:bookmarkStart w:id="0" w:name="_GoBack"/>
            <w:bookmarkEnd w:id="0"/>
            <w:r w:rsidR="003B5DD1" w:rsidRPr="003B5DD1">
              <w:rPr>
                <w:rFonts w:ascii="Arial" w:hAnsi="Arial" w:cs="Arial"/>
                <w:b/>
                <w:szCs w:val="20"/>
              </w:rPr>
              <w:t>izično in tehnično varovanje objektov Ministrstva za zunanje in evropske zadeve za obdobje 36 mesecev</w:t>
            </w:r>
          </w:p>
        </w:tc>
      </w:tr>
      <w:tr w:rsidR="00923C18" w:rsidRPr="00390DE6" w:rsidTr="00702E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073B7D">
            <w:pPr>
              <w:pStyle w:val="TableContents"/>
              <w:jc w:val="center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Podatki o pravni osebi</w:t>
            </w:r>
            <w:r w:rsidR="00994B35" w:rsidRPr="00390DE6">
              <w:rPr>
                <w:rFonts w:ascii="Arial" w:hAnsi="Arial" w:cs="Arial"/>
                <w:bCs/>
                <w:szCs w:val="20"/>
              </w:rPr>
              <w:t xml:space="preserve"> – ponudniku </w:t>
            </w: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94B35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94B35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B35" w:rsidRPr="00390DE6" w:rsidRDefault="00994B35" w:rsidP="009C331A">
            <w:pPr>
              <w:pStyle w:val="TableContents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35" w:rsidRPr="00390DE6" w:rsidRDefault="00994B35" w:rsidP="009C331A">
            <w:pPr>
              <w:pStyle w:val="TableContents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 xml:space="preserve">Preverjanje izpolnjevanja pogojev v postopku oddaje </w:t>
            </w:r>
            <w:r w:rsidR="00A96C33" w:rsidRPr="00390DE6">
              <w:rPr>
                <w:rFonts w:ascii="Arial" w:hAnsi="Arial" w:cs="Arial"/>
                <w:bCs/>
                <w:szCs w:val="20"/>
              </w:rPr>
              <w:t>zgoraj navedenega javnega naročila</w:t>
            </w:r>
          </w:p>
        </w:tc>
      </w:tr>
    </w:tbl>
    <w:p w:rsidR="00923C18" w:rsidRPr="00390DE6" w:rsidRDefault="00923C18" w:rsidP="006D4FC4">
      <w:pPr>
        <w:rPr>
          <w:rFonts w:ascii="Arial" w:hAnsi="Arial" w:cs="Arial"/>
          <w:szCs w:val="20"/>
        </w:rPr>
      </w:pPr>
    </w:p>
    <w:p w:rsidR="00836663" w:rsidRPr="00390DE6" w:rsidRDefault="00836663" w:rsidP="006D4FC4">
      <w:pPr>
        <w:rPr>
          <w:rFonts w:ascii="Arial" w:hAnsi="Arial" w:cs="Arial"/>
          <w:szCs w:val="20"/>
        </w:rPr>
      </w:pPr>
    </w:p>
    <w:p w:rsidR="00994B35" w:rsidRPr="00390DE6" w:rsidRDefault="00994B35" w:rsidP="000561D4">
      <w:pPr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>Spodaj podpisani pooblastitelj, pooblaščam naročnika, da za potrebe izv</w:t>
      </w:r>
      <w:r w:rsidR="0034167D">
        <w:rPr>
          <w:rFonts w:ascii="Arial" w:hAnsi="Arial" w:cs="Arial"/>
          <w:szCs w:val="20"/>
        </w:rPr>
        <w:t>edbe predmetnega javnega naročila</w:t>
      </w:r>
      <w:r w:rsidRPr="00390DE6">
        <w:rPr>
          <w:rFonts w:ascii="Arial" w:hAnsi="Arial" w:cs="Arial"/>
          <w:szCs w:val="20"/>
        </w:rPr>
        <w:t xml:space="preserve"> pridobi vse potrebne podatke oz. </w:t>
      </w:r>
      <w:r w:rsidR="00836663" w:rsidRPr="00390DE6">
        <w:rPr>
          <w:rFonts w:ascii="Arial" w:hAnsi="Arial" w:cs="Arial"/>
          <w:szCs w:val="20"/>
        </w:rPr>
        <w:t xml:space="preserve">potrdilo </w:t>
      </w:r>
      <w:r w:rsidRPr="00390DE6">
        <w:rPr>
          <w:rFonts w:ascii="Arial" w:hAnsi="Arial" w:cs="Arial"/>
          <w:szCs w:val="20"/>
        </w:rPr>
        <w:t>iz kazenske evidence</w:t>
      </w:r>
      <w:r w:rsidR="00F2624A" w:rsidRPr="00390DE6">
        <w:rPr>
          <w:rFonts w:ascii="Arial" w:hAnsi="Arial" w:cs="Arial"/>
          <w:szCs w:val="20"/>
        </w:rPr>
        <w:t xml:space="preserve"> pravnih oseb</w:t>
      </w:r>
      <w:r w:rsidRPr="00390DE6">
        <w:rPr>
          <w:rFonts w:ascii="Arial" w:hAnsi="Arial" w:cs="Arial"/>
          <w:szCs w:val="20"/>
        </w:rPr>
        <w:t xml:space="preserve"> Ministrstva za pravosodje</w:t>
      </w:r>
      <w:r w:rsidR="00836663" w:rsidRPr="00390DE6">
        <w:rPr>
          <w:rFonts w:ascii="Arial" w:hAnsi="Arial" w:cs="Arial"/>
          <w:szCs w:val="20"/>
        </w:rPr>
        <w:t>.</w:t>
      </w:r>
    </w:p>
    <w:p w:rsidR="00994B35" w:rsidRPr="00390DE6" w:rsidRDefault="00994B35" w:rsidP="006D4FC4">
      <w:pPr>
        <w:rPr>
          <w:rFonts w:ascii="Arial" w:hAnsi="Arial" w:cs="Arial"/>
          <w:szCs w:val="20"/>
        </w:rPr>
      </w:pPr>
    </w:p>
    <w:p w:rsidR="0059118E" w:rsidRPr="00390DE6" w:rsidRDefault="0059118E" w:rsidP="006D4FC4">
      <w:pPr>
        <w:rPr>
          <w:rFonts w:ascii="Arial" w:hAnsi="Arial" w:cs="Arial"/>
          <w:szCs w:val="20"/>
        </w:rPr>
      </w:pPr>
    </w:p>
    <w:p w:rsidR="009C331A" w:rsidRPr="00390DE6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</w:p>
    <w:p w:rsidR="009C331A" w:rsidRPr="00390DE6" w:rsidRDefault="009C331A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Cs w:val="20"/>
        </w:rPr>
      </w:pPr>
    </w:p>
    <w:p w:rsidR="0059118E" w:rsidRPr="00390DE6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>V/na ________________, dne __________</w:t>
      </w:r>
    </w:p>
    <w:p w:rsidR="0059118E" w:rsidRPr="00390DE6" w:rsidRDefault="0059118E" w:rsidP="00A45C27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>Ime in priimek:</w:t>
      </w:r>
      <w:r w:rsidR="00A45C27" w:rsidRPr="00390DE6">
        <w:rPr>
          <w:rFonts w:ascii="Arial" w:hAnsi="Arial" w:cs="Arial"/>
          <w:bCs/>
          <w:color w:val="000000"/>
          <w:szCs w:val="20"/>
        </w:rPr>
        <w:t xml:space="preserve"> ____________________</w:t>
      </w:r>
    </w:p>
    <w:p w:rsidR="0059118E" w:rsidRPr="00390DE6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  <w:t>Podpis in žig:</w:t>
      </w:r>
    </w:p>
    <w:p w:rsidR="0059118E" w:rsidRPr="00390DE6" w:rsidRDefault="0059118E" w:rsidP="006D4FC4">
      <w:pPr>
        <w:rPr>
          <w:rFonts w:ascii="Arial" w:hAnsi="Arial" w:cs="Arial"/>
          <w:szCs w:val="20"/>
        </w:rPr>
      </w:pPr>
    </w:p>
    <w:p w:rsidR="006D4FC4" w:rsidRPr="00390DE6" w:rsidRDefault="006D4FC4" w:rsidP="006D4FC4">
      <w:pPr>
        <w:rPr>
          <w:rFonts w:ascii="Arial" w:hAnsi="Arial" w:cs="Arial"/>
          <w:bCs/>
          <w:szCs w:val="20"/>
        </w:rPr>
      </w:pPr>
    </w:p>
    <w:p w:rsidR="001F3E13" w:rsidRPr="00390DE6" w:rsidRDefault="008D33E1" w:rsidP="006D4FC4">
      <w:pPr>
        <w:jc w:val="center"/>
        <w:rPr>
          <w:rFonts w:ascii="Arial" w:hAnsi="Arial" w:cs="Arial"/>
          <w:bCs/>
          <w:szCs w:val="20"/>
        </w:rPr>
      </w:pPr>
      <w:r w:rsidRPr="00390DE6">
        <w:rPr>
          <w:rFonts w:ascii="Arial" w:hAnsi="Arial" w:cs="Arial"/>
          <w:bCs/>
          <w:szCs w:val="20"/>
        </w:rPr>
        <w:br w:type="page"/>
      </w:r>
    </w:p>
    <w:p w:rsidR="00390DE6" w:rsidRDefault="00C22A5B" w:rsidP="00C22A5B">
      <w:pPr>
        <w:tabs>
          <w:tab w:val="center" w:pos="4818"/>
          <w:tab w:val="right" w:pos="9637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lastRenderedPageBreak/>
        <w:tab/>
      </w:r>
      <w:r w:rsidR="006D4FC4" w:rsidRPr="00390DE6">
        <w:rPr>
          <w:rFonts w:ascii="Arial" w:hAnsi="Arial" w:cs="Arial"/>
          <w:b/>
          <w:bCs/>
          <w:sz w:val="24"/>
        </w:rPr>
        <w:t>POOBLASTILO ZA PRIDOBITE</w:t>
      </w:r>
      <w:r w:rsidR="00390DE6">
        <w:rPr>
          <w:rFonts w:ascii="Arial" w:hAnsi="Arial" w:cs="Arial"/>
          <w:b/>
          <w:bCs/>
          <w:sz w:val="24"/>
        </w:rPr>
        <w:t>V POTRDILA IZ KAZENSKE EVIDENCE</w:t>
      </w:r>
      <w:r>
        <w:rPr>
          <w:rFonts w:ascii="Arial" w:hAnsi="Arial" w:cs="Arial"/>
          <w:b/>
          <w:bCs/>
          <w:sz w:val="24"/>
        </w:rPr>
        <w:tab/>
      </w:r>
    </w:p>
    <w:p w:rsidR="006D4FC4" w:rsidRPr="00390DE6" w:rsidRDefault="006D4FC4" w:rsidP="006D4FC4">
      <w:pPr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F</w:t>
      </w:r>
      <w:r w:rsidR="008D33E1" w:rsidRPr="00390DE6">
        <w:rPr>
          <w:rFonts w:ascii="Arial" w:hAnsi="Arial" w:cs="Arial"/>
          <w:b/>
          <w:bCs/>
          <w:sz w:val="24"/>
        </w:rPr>
        <w:t>IZIČNIH</w:t>
      </w:r>
      <w:r w:rsidRPr="00390DE6">
        <w:rPr>
          <w:rFonts w:ascii="Arial" w:hAnsi="Arial" w:cs="Arial"/>
          <w:b/>
          <w:bCs/>
          <w:sz w:val="24"/>
        </w:rPr>
        <w:t xml:space="preserve"> OSEB</w:t>
      </w:r>
    </w:p>
    <w:p w:rsidR="008D33E1" w:rsidRPr="00390DE6" w:rsidRDefault="008D33E1" w:rsidP="008D33E1">
      <w:pPr>
        <w:rPr>
          <w:rFonts w:ascii="Arial" w:hAnsi="Arial" w:cs="Arial"/>
          <w:szCs w:val="20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12"/>
        <w:gridCol w:w="1134"/>
        <w:gridCol w:w="2403"/>
        <w:gridCol w:w="1140"/>
        <w:gridCol w:w="2409"/>
      </w:tblGrid>
      <w:tr w:rsidR="008D33E1" w:rsidRPr="00390DE6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390DE6">
              <w:rPr>
                <w:rFonts w:ascii="Arial" w:hAnsi="Arial" w:cs="Arial"/>
                <w:b/>
                <w:bCs/>
                <w:szCs w:val="20"/>
              </w:rPr>
              <w:t>Javno naročilo</w:t>
            </w:r>
          </w:p>
        </w:tc>
      </w:tr>
      <w:tr w:rsidR="0053156F" w:rsidRPr="00390DE6" w:rsidTr="00BC66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4167D" w:rsidRDefault="0053156F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4167D">
              <w:rPr>
                <w:rFonts w:ascii="Arial" w:hAnsi="Arial" w:cs="Arial"/>
                <w:bCs w:val="0"/>
                <w:sz w:val="20"/>
                <w:szCs w:val="20"/>
              </w:rPr>
              <w:t>Naročnik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REPUBLIKA SLOVENIJA</w:t>
            </w:r>
          </w:p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 xml:space="preserve">MINISTRSTVO ZA ZUNANJE </w:t>
            </w:r>
            <w:r w:rsidR="00DE1427">
              <w:rPr>
                <w:rFonts w:ascii="Arial" w:hAnsi="Arial" w:cs="Arial"/>
                <w:bCs/>
                <w:szCs w:val="20"/>
              </w:rPr>
              <w:t xml:space="preserve">IN EVROPSKE </w:t>
            </w:r>
            <w:r w:rsidRPr="00390DE6">
              <w:rPr>
                <w:rFonts w:ascii="Arial" w:hAnsi="Arial" w:cs="Arial"/>
                <w:bCs/>
                <w:szCs w:val="20"/>
              </w:rPr>
              <w:t>ZADEVE</w:t>
            </w:r>
          </w:p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Prešernova cesta 25</w:t>
            </w:r>
          </w:p>
          <w:p w:rsidR="0053156F" w:rsidRPr="00390DE6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1000 Ljubljana</w:t>
            </w:r>
          </w:p>
        </w:tc>
      </w:tr>
      <w:tr w:rsidR="0053156F" w:rsidRPr="00390DE6" w:rsidTr="00BC667D">
        <w:trPr>
          <w:trHeight w:val="31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4167D" w:rsidRDefault="0053156F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4167D">
              <w:rPr>
                <w:rFonts w:ascii="Arial" w:hAnsi="Arial" w:cs="Arial"/>
                <w:bCs w:val="0"/>
                <w:sz w:val="20"/>
                <w:szCs w:val="20"/>
              </w:rPr>
              <w:t>Oznaka</w:t>
            </w:r>
            <w:r w:rsidR="0034167D" w:rsidRPr="0034167D">
              <w:rPr>
                <w:rFonts w:ascii="Arial" w:hAnsi="Arial" w:cs="Arial"/>
                <w:bCs w:val="0"/>
                <w:sz w:val="20"/>
                <w:szCs w:val="20"/>
              </w:rPr>
              <w:t xml:space="preserve"> javnega naročila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3B5DD1" w:rsidP="003B5DD1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010/23</w:t>
            </w:r>
            <w:r w:rsidR="00CE7629" w:rsidRPr="00390DE6">
              <w:rPr>
                <w:rFonts w:ascii="Arial" w:hAnsi="Arial" w:cs="Arial"/>
                <w:color w:val="000000"/>
                <w:szCs w:val="20"/>
              </w:rPr>
              <w:t xml:space="preserve"> JN MZZ</w:t>
            </w:r>
          </w:p>
        </w:tc>
      </w:tr>
      <w:tr w:rsidR="0053156F" w:rsidRPr="00390DE6" w:rsidTr="00BC66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4167D" w:rsidRDefault="00016F42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4167D">
              <w:rPr>
                <w:rFonts w:ascii="Arial" w:hAnsi="Arial" w:cs="Arial"/>
                <w:bCs w:val="0"/>
                <w:sz w:val="20"/>
                <w:szCs w:val="20"/>
              </w:rPr>
              <w:t>Predmet javnega naročila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B5DD1" w:rsidRDefault="007973C2" w:rsidP="009C331A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973C2">
              <w:rPr>
                <w:rFonts w:ascii="Arial" w:hAnsi="Arial" w:cs="Arial"/>
                <w:b/>
                <w:szCs w:val="20"/>
              </w:rPr>
              <w:t xml:space="preserve"> </w:t>
            </w:r>
            <w:r w:rsidR="003B5DD1" w:rsidRPr="003B5DD1">
              <w:rPr>
                <w:rFonts w:ascii="Arial" w:hAnsi="Arial" w:cs="Arial"/>
                <w:b/>
                <w:szCs w:val="20"/>
              </w:rPr>
              <w:t>Fizično in tehnično varovanje objektov Ministrstva za zunanje in evropske zadeve za obdobje 36 mesecev</w:t>
            </w:r>
          </w:p>
        </w:tc>
      </w:tr>
      <w:tr w:rsidR="008D33E1" w:rsidRPr="00390DE6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jc w:val="center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Podatki o fizični osebi – zakonitem zastopniku</w:t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Ime in priimek zakonitega zastopnika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EMŠO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Datum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Kraj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Občina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A96C33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taln</w:t>
            </w:r>
            <w:r w:rsidRPr="00390DE6">
              <w:rPr>
                <w:rFonts w:ascii="Arial" w:hAnsi="Arial" w:cs="Arial"/>
                <w:bCs/>
                <w:szCs w:val="20"/>
              </w:rPr>
              <w:t>o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/začasn</w:t>
            </w:r>
            <w:r w:rsidRPr="00390DE6">
              <w:rPr>
                <w:rFonts w:ascii="Arial" w:hAnsi="Arial" w:cs="Arial"/>
                <w:bCs/>
                <w:szCs w:val="20"/>
              </w:rPr>
              <w:t>o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 xml:space="preserve"> bivališč</w:t>
            </w:r>
            <w:r w:rsidR="0034167D">
              <w:rPr>
                <w:rFonts w:ascii="Arial" w:hAnsi="Arial" w:cs="Arial"/>
                <w:bCs/>
                <w:szCs w:val="20"/>
              </w:rPr>
              <w:t>e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A96C33" w:rsidP="00A96C33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U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lica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in hišna številka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A96C33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A96C33" w:rsidP="00A96C33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Poštna številka in pošta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A96C33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A96C33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Državljanstvo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A96C33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390DE6" w:rsidRDefault="00A96C33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Dekliški priimek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390DE6" w:rsidRDefault="00A96C33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9C331A">
            <w:pPr>
              <w:pStyle w:val="TableContents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</w:t>
            </w:r>
            <w:r w:rsidR="00A96C33" w:rsidRPr="00390DE6">
              <w:rPr>
                <w:rFonts w:ascii="Arial" w:hAnsi="Arial" w:cs="Arial"/>
                <w:bCs/>
                <w:szCs w:val="20"/>
              </w:rPr>
              <w:t xml:space="preserve"> zgoraj navedenega javnega naročila </w:t>
            </w:r>
          </w:p>
        </w:tc>
      </w:tr>
    </w:tbl>
    <w:p w:rsidR="008D33E1" w:rsidRPr="00390DE6" w:rsidRDefault="008D33E1" w:rsidP="008D33E1">
      <w:pPr>
        <w:rPr>
          <w:rFonts w:ascii="Arial" w:hAnsi="Arial" w:cs="Arial"/>
          <w:szCs w:val="20"/>
        </w:rPr>
      </w:pPr>
    </w:p>
    <w:p w:rsidR="001F3E13" w:rsidRPr="00390DE6" w:rsidRDefault="008D33E1" w:rsidP="001F3E13">
      <w:pPr>
        <w:spacing w:after="120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>Spodaj podpisani pooblastitelj, pooblaščam naročnika, da za potrebe izv</w:t>
      </w:r>
      <w:r w:rsidR="0034167D">
        <w:rPr>
          <w:rFonts w:ascii="Arial" w:hAnsi="Arial" w:cs="Arial"/>
          <w:szCs w:val="20"/>
        </w:rPr>
        <w:t>edbe predmetnega javnega naročila</w:t>
      </w:r>
      <w:r w:rsidRPr="00390DE6">
        <w:rPr>
          <w:rFonts w:ascii="Arial" w:hAnsi="Arial" w:cs="Arial"/>
          <w:szCs w:val="20"/>
        </w:rPr>
        <w:t xml:space="preserve"> pridobi vse potrebne podatke oz. potrdilo iz kazenske evidence fizičnih oseb Ministrstva za pravosodje.</w:t>
      </w:r>
    </w:p>
    <w:p w:rsidR="000866C1" w:rsidRPr="00390DE6" w:rsidRDefault="000866C1" w:rsidP="001F3E13">
      <w:pPr>
        <w:spacing w:after="240"/>
        <w:jc w:val="both"/>
        <w:rPr>
          <w:rFonts w:ascii="Arial" w:hAnsi="Arial" w:cs="Arial"/>
          <w:color w:val="000000"/>
          <w:szCs w:val="20"/>
        </w:rPr>
      </w:pPr>
    </w:p>
    <w:p w:rsidR="00A44228" w:rsidRPr="00390DE6" w:rsidRDefault="008D33E1" w:rsidP="001F3E13">
      <w:pPr>
        <w:spacing w:after="240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</w:p>
    <w:p w:rsidR="008D33E1" w:rsidRPr="00390DE6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>V/na ________________, dne __________</w:t>
      </w:r>
    </w:p>
    <w:p w:rsidR="008D33E1" w:rsidRPr="00390DE6" w:rsidRDefault="008D33E1" w:rsidP="00A45C27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>Ime in priimek:</w:t>
      </w:r>
      <w:r w:rsidR="00A45C27" w:rsidRPr="00390DE6">
        <w:rPr>
          <w:rFonts w:ascii="Arial" w:hAnsi="Arial" w:cs="Arial"/>
          <w:bCs/>
          <w:color w:val="000000"/>
          <w:szCs w:val="20"/>
        </w:rPr>
        <w:t xml:space="preserve"> _____________________</w:t>
      </w:r>
    </w:p>
    <w:p w:rsidR="008D33E1" w:rsidRPr="00390DE6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="0021567B" w:rsidRPr="00390DE6">
        <w:rPr>
          <w:rFonts w:ascii="Arial" w:hAnsi="Arial" w:cs="Arial"/>
          <w:bCs/>
          <w:color w:val="000000"/>
          <w:szCs w:val="20"/>
        </w:rPr>
        <w:t>Podpis</w:t>
      </w:r>
      <w:r w:rsidRPr="00390DE6">
        <w:rPr>
          <w:rFonts w:ascii="Arial" w:hAnsi="Arial" w:cs="Arial"/>
          <w:bCs/>
          <w:color w:val="000000"/>
          <w:szCs w:val="20"/>
        </w:rPr>
        <w:t>:</w:t>
      </w:r>
    </w:p>
    <w:p w:rsidR="002E4846" w:rsidRPr="00390DE6" w:rsidRDefault="002E4846" w:rsidP="002E4846">
      <w:pPr>
        <w:keepNext/>
        <w:keepLines/>
        <w:jc w:val="both"/>
        <w:rPr>
          <w:rFonts w:ascii="Arial" w:hAnsi="Arial" w:cs="Arial"/>
          <w:b/>
          <w:color w:val="000000"/>
          <w:szCs w:val="20"/>
        </w:rPr>
      </w:pPr>
    </w:p>
    <w:sectPr w:rsidR="002E4846" w:rsidRPr="00390DE6" w:rsidSect="00503468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ED4" w:rsidRDefault="00910ED4" w:rsidP="002E4846">
      <w:r>
        <w:separator/>
      </w:r>
    </w:p>
  </w:endnote>
  <w:endnote w:type="continuationSeparator" w:id="0">
    <w:p w:rsidR="00910ED4" w:rsidRDefault="00910ED4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6D2749" w:rsidTr="000034B7">
      <w:tc>
        <w:tcPr>
          <w:tcW w:w="9639" w:type="dxa"/>
          <w:tcBorders>
            <w:top w:val="single" w:sz="4" w:space="0" w:color="auto"/>
          </w:tcBorders>
        </w:tcPr>
        <w:p w:rsidR="006D2749" w:rsidRPr="00702E9E" w:rsidRDefault="006D2749" w:rsidP="00702E9E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3B5DD1">
            <w:rPr>
              <w:rFonts w:ascii="Arial" w:hAnsi="Arial" w:cs="Arial"/>
              <w:noProof/>
              <w:sz w:val="16"/>
              <w:szCs w:val="16"/>
            </w:rPr>
            <w:t>2</w: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3B5DD1">
            <w:rPr>
              <w:rFonts w:ascii="Arial" w:hAnsi="Arial" w:cs="Arial"/>
              <w:noProof/>
              <w:sz w:val="16"/>
              <w:szCs w:val="16"/>
            </w:rPr>
            <w:t>2</w: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6D2749" w:rsidRPr="00E4674E" w:rsidRDefault="006D2749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ED4" w:rsidRDefault="00910ED4" w:rsidP="002E4846">
      <w:r>
        <w:separator/>
      </w:r>
    </w:p>
  </w:footnote>
  <w:footnote w:type="continuationSeparator" w:id="0">
    <w:p w:rsidR="00910ED4" w:rsidRDefault="00910ED4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49" w:rsidRPr="002E25A0" w:rsidRDefault="006D2749" w:rsidP="0034167D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2E25A0">
      <w:rPr>
        <w:rFonts w:ascii="Arial" w:hAnsi="Arial" w:cs="Arial"/>
        <w:sz w:val="16"/>
        <w:szCs w:val="16"/>
        <w:u w:val="single"/>
      </w:rPr>
      <w:t>Obrazec P-10</w:t>
    </w:r>
    <w:r w:rsidR="002E25A0">
      <w:rPr>
        <w:rFonts w:ascii="Arial" w:hAnsi="Arial" w:cs="Arial"/>
        <w:sz w:val="16"/>
        <w:szCs w:val="16"/>
        <w:u w:val="single"/>
      </w:rPr>
      <w:t xml:space="preserve">                                                                              </w:t>
    </w:r>
    <w:r w:rsidRPr="002E25A0">
      <w:rPr>
        <w:rFonts w:ascii="Arial" w:hAnsi="Arial" w:cs="Arial"/>
        <w:sz w:val="16"/>
        <w:szCs w:val="16"/>
        <w:u w:val="single"/>
      </w:rPr>
      <w:tab/>
    </w:r>
    <w:r w:rsidR="0034167D">
      <w:rPr>
        <w:rFonts w:ascii="Arial" w:hAnsi="Arial" w:cs="Arial"/>
        <w:sz w:val="16"/>
        <w:szCs w:val="16"/>
        <w:u w:val="single"/>
      </w:rPr>
      <w:tab/>
    </w:r>
    <w:r w:rsidRPr="002E25A0">
      <w:rPr>
        <w:rFonts w:ascii="Arial" w:hAnsi="Arial" w:cs="Arial"/>
        <w:sz w:val="16"/>
        <w:szCs w:val="16"/>
        <w:u w:val="single"/>
      </w:rPr>
      <w:t>Pooblastilo za pridobitev potrdila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475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16F42"/>
    <w:rsid w:val="00026CCE"/>
    <w:rsid w:val="00030C00"/>
    <w:rsid w:val="000330CD"/>
    <w:rsid w:val="000561D4"/>
    <w:rsid w:val="00073B7D"/>
    <w:rsid w:val="000866C1"/>
    <w:rsid w:val="000A387B"/>
    <w:rsid w:val="000C1CDE"/>
    <w:rsid w:val="000D5418"/>
    <w:rsid w:val="000F54DF"/>
    <w:rsid w:val="001050B3"/>
    <w:rsid w:val="0010730B"/>
    <w:rsid w:val="001202CF"/>
    <w:rsid w:val="00130DA6"/>
    <w:rsid w:val="001443B9"/>
    <w:rsid w:val="0016547D"/>
    <w:rsid w:val="00166341"/>
    <w:rsid w:val="001729DD"/>
    <w:rsid w:val="001E1ED4"/>
    <w:rsid w:val="001E675F"/>
    <w:rsid w:val="001F0E90"/>
    <w:rsid w:val="001F3E13"/>
    <w:rsid w:val="001F5704"/>
    <w:rsid w:val="001F6BB4"/>
    <w:rsid w:val="0021567B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C5EE5"/>
    <w:rsid w:val="002E25A0"/>
    <w:rsid w:val="002E4846"/>
    <w:rsid w:val="002F1007"/>
    <w:rsid w:val="00316200"/>
    <w:rsid w:val="00320498"/>
    <w:rsid w:val="00320D20"/>
    <w:rsid w:val="00332B7E"/>
    <w:rsid w:val="00335D74"/>
    <w:rsid w:val="0034167D"/>
    <w:rsid w:val="00361811"/>
    <w:rsid w:val="00363EFF"/>
    <w:rsid w:val="00367CCC"/>
    <w:rsid w:val="00385A94"/>
    <w:rsid w:val="00390DE6"/>
    <w:rsid w:val="003B5DD1"/>
    <w:rsid w:val="003C1231"/>
    <w:rsid w:val="003C2EE8"/>
    <w:rsid w:val="003C7A7D"/>
    <w:rsid w:val="003F6A06"/>
    <w:rsid w:val="00417B3F"/>
    <w:rsid w:val="004459DA"/>
    <w:rsid w:val="00450149"/>
    <w:rsid w:val="00486BD4"/>
    <w:rsid w:val="00493163"/>
    <w:rsid w:val="00495567"/>
    <w:rsid w:val="004B546F"/>
    <w:rsid w:val="00503468"/>
    <w:rsid w:val="005139C0"/>
    <w:rsid w:val="005162AD"/>
    <w:rsid w:val="0052318A"/>
    <w:rsid w:val="0053156F"/>
    <w:rsid w:val="00547C0A"/>
    <w:rsid w:val="00555F5B"/>
    <w:rsid w:val="00563FEE"/>
    <w:rsid w:val="00582005"/>
    <w:rsid w:val="00585C18"/>
    <w:rsid w:val="0059118E"/>
    <w:rsid w:val="005920B4"/>
    <w:rsid w:val="00595AF3"/>
    <w:rsid w:val="005B0969"/>
    <w:rsid w:val="00634D4E"/>
    <w:rsid w:val="00680BB8"/>
    <w:rsid w:val="00685894"/>
    <w:rsid w:val="006937B4"/>
    <w:rsid w:val="006A47E8"/>
    <w:rsid w:val="006B1134"/>
    <w:rsid w:val="006C21BA"/>
    <w:rsid w:val="006D2749"/>
    <w:rsid w:val="006D4FC4"/>
    <w:rsid w:val="00700830"/>
    <w:rsid w:val="00702E9E"/>
    <w:rsid w:val="00711886"/>
    <w:rsid w:val="0072100D"/>
    <w:rsid w:val="007216A9"/>
    <w:rsid w:val="00735D61"/>
    <w:rsid w:val="00747F6F"/>
    <w:rsid w:val="0075495E"/>
    <w:rsid w:val="007626D4"/>
    <w:rsid w:val="00764B2B"/>
    <w:rsid w:val="00773B86"/>
    <w:rsid w:val="007973C2"/>
    <w:rsid w:val="007D714D"/>
    <w:rsid w:val="007E63CC"/>
    <w:rsid w:val="008124A5"/>
    <w:rsid w:val="00836663"/>
    <w:rsid w:val="00854783"/>
    <w:rsid w:val="0086566A"/>
    <w:rsid w:val="008657E9"/>
    <w:rsid w:val="00872F5C"/>
    <w:rsid w:val="00882F24"/>
    <w:rsid w:val="00884744"/>
    <w:rsid w:val="008944CE"/>
    <w:rsid w:val="008A24DC"/>
    <w:rsid w:val="008B78DF"/>
    <w:rsid w:val="008C0A74"/>
    <w:rsid w:val="008D33E1"/>
    <w:rsid w:val="00900EFC"/>
    <w:rsid w:val="00910AB0"/>
    <w:rsid w:val="00910ED4"/>
    <w:rsid w:val="00923C18"/>
    <w:rsid w:val="00967D3E"/>
    <w:rsid w:val="00972A5F"/>
    <w:rsid w:val="00974D5D"/>
    <w:rsid w:val="00994B35"/>
    <w:rsid w:val="009B5B0C"/>
    <w:rsid w:val="009C331A"/>
    <w:rsid w:val="009D4A0E"/>
    <w:rsid w:val="00A043B5"/>
    <w:rsid w:val="00A16B92"/>
    <w:rsid w:val="00A44228"/>
    <w:rsid w:val="00A45C27"/>
    <w:rsid w:val="00A5568E"/>
    <w:rsid w:val="00A627CC"/>
    <w:rsid w:val="00A70CBF"/>
    <w:rsid w:val="00A84267"/>
    <w:rsid w:val="00A86923"/>
    <w:rsid w:val="00A96C33"/>
    <w:rsid w:val="00AD06C3"/>
    <w:rsid w:val="00B00479"/>
    <w:rsid w:val="00B12FF7"/>
    <w:rsid w:val="00B422D7"/>
    <w:rsid w:val="00B454CE"/>
    <w:rsid w:val="00B70117"/>
    <w:rsid w:val="00B70432"/>
    <w:rsid w:val="00BA3996"/>
    <w:rsid w:val="00BB3FFF"/>
    <w:rsid w:val="00BC667D"/>
    <w:rsid w:val="00BE3FA0"/>
    <w:rsid w:val="00C04683"/>
    <w:rsid w:val="00C1412D"/>
    <w:rsid w:val="00C22A5B"/>
    <w:rsid w:val="00C2531E"/>
    <w:rsid w:val="00C37473"/>
    <w:rsid w:val="00C4656F"/>
    <w:rsid w:val="00C5742D"/>
    <w:rsid w:val="00C67394"/>
    <w:rsid w:val="00C7254A"/>
    <w:rsid w:val="00C77E1D"/>
    <w:rsid w:val="00CA0F7D"/>
    <w:rsid w:val="00CA2A26"/>
    <w:rsid w:val="00CC6983"/>
    <w:rsid w:val="00CD692D"/>
    <w:rsid w:val="00CE7629"/>
    <w:rsid w:val="00CF745F"/>
    <w:rsid w:val="00D2426D"/>
    <w:rsid w:val="00D41F4A"/>
    <w:rsid w:val="00D424A3"/>
    <w:rsid w:val="00D52EC0"/>
    <w:rsid w:val="00D87B8E"/>
    <w:rsid w:val="00DE1427"/>
    <w:rsid w:val="00E25ADA"/>
    <w:rsid w:val="00E25E0C"/>
    <w:rsid w:val="00E27249"/>
    <w:rsid w:val="00E32819"/>
    <w:rsid w:val="00E56C27"/>
    <w:rsid w:val="00E64586"/>
    <w:rsid w:val="00E66233"/>
    <w:rsid w:val="00E7214C"/>
    <w:rsid w:val="00E802B2"/>
    <w:rsid w:val="00EE001F"/>
    <w:rsid w:val="00EF5F52"/>
    <w:rsid w:val="00F069B2"/>
    <w:rsid w:val="00F06C31"/>
    <w:rsid w:val="00F23652"/>
    <w:rsid w:val="00F24D0D"/>
    <w:rsid w:val="00F2624A"/>
    <w:rsid w:val="00F26BA9"/>
    <w:rsid w:val="00F34B7E"/>
    <w:rsid w:val="00F50AC6"/>
    <w:rsid w:val="00F94E5E"/>
    <w:rsid w:val="00FD78EB"/>
    <w:rsid w:val="00FD7DA3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  <w14:docId w14:val="6AD83A57"/>
  <w15:docId w15:val="{AE9BC2B2-868E-4F1B-9C08-B798C172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468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503468"/>
    <w:rPr>
      <w:vertAlign w:val="superscript"/>
    </w:rPr>
  </w:style>
  <w:style w:type="character" w:customStyle="1" w:styleId="NumberingSymbols">
    <w:name w:val="Numbering Symbols"/>
    <w:rsid w:val="00503468"/>
  </w:style>
  <w:style w:type="character" w:styleId="FootnoteReference">
    <w:name w:val="footnote reference"/>
    <w:semiHidden/>
    <w:rsid w:val="00503468"/>
    <w:rPr>
      <w:vertAlign w:val="superscript"/>
    </w:rPr>
  </w:style>
  <w:style w:type="character" w:customStyle="1" w:styleId="WW8Num3z0">
    <w:name w:val="WW8Num3z0"/>
    <w:rsid w:val="00503468"/>
    <w:rPr>
      <w:rFonts w:ascii="Symbol" w:hAnsi="Symbol"/>
    </w:rPr>
  </w:style>
  <w:style w:type="character" w:customStyle="1" w:styleId="WW8Num2z0">
    <w:name w:val="WW8Num2z0"/>
    <w:rsid w:val="00503468"/>
  </w:style>
  <w:style w:type="character" w:customStyle="1" w:styleId="WW8Num2z1">
    <w:name w:val="WW8Num2z1"/>
    <w:rsid w:val="00503468"/>
    <w:rPr>
      <w:rFonts w:ascii="Courier New" w:hAnsi="Courier New"/>
    </w:rPr>
  </w:style>
  <w:style w:type="character" w:customStyle="1" w:styleId="WW8Num2z2">
    <w:name w:val="WW8Num2z2"/>
    <w:rsid w:val="00503468"/>
    <w:rPr>
      <w:rFonts w:ascii="Wingdings" w:hAnsi="Wingdings"/>
    </w:rPr>
  </w:style>
  <w:style w:type="character" w:customStyle="1" w:styleId="WW8Num4z0">
    <w:name w:val="WW8Num4z0"/>
    <w:rsid w:val="00503468"/>
    <w:rPr>
      <w:rFonts w:ascii="Symbol" w:hAnsi="Symbol"/>
    </w:rPr>
  </w:style>
  <w:style w:type="character" w:customStyle="1" w:styleId="RTFNum21">
    <w:name w:val="RTF_Num 2 1"/>
    <w:rsid w:val="00503468"/>
  </w:style>
  <w:style w:type="paragraph" w:styleId="BodyText">
    <w:name w:val="Body Text"/>
    <w:basedOn w:val="Normal"/>
    <w:rsid w:val="00503468"/>
    <w:pPr>
      <w:spacing w:after="120"/>
    </w:pPr>
  </w:style>
  <w:style w:type="paragraph" w:customStyle="1" w:styleId="Heading">
    <w:name w:val="Heading"/>
    <w:basedOn w:val="Normal"/>
    <w:next w:val="BodyText"/>
    <w:rsid w:val="00503468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503468"/>
    <w:rPr>
      <w:rFonts w:cs="Tahoma"/>
      <w:sz w:val="24"/>
    </w:rPr>
  </w:style>
  <w:style w:type="paragraph" w:customStyle="1" w:styleId="TableContents">
    <w:name w:val="Table Contents"/>
    <w:basedOn w:val="Normal"/>
    <w:rsid w:val="00503468"/>
    <w:pPr>
      <w:suppressLineNumbers/>
    </w:pPr>
  </w:style>
  <w:style w:type="paragraph" w:customStyle="1" w:styleId="TableHeading">
    <w:name w:val="Table Heading"/>
    <w:basedOn w:val="TableContents"/>
    <w:rsid w:val="00503468"/>
    <w:pPr>
      <w:jc w:val="center"/>
    </w:pPr>
    <w:rPr>
      <w:b/>
      <w:bCs/>
    </w:rPr>
  </w:style>
  <w:style w:type="paragraph" w:styleId="Caption">
    <w:name w:val="caption"/>
    <w:basedOn w:val="Normal"/>
    <w:qFormat/>
    <w:rsid w:val="00503468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link w:val="FootnoteTextChar"/>
    <w:semiHidden/>
    <w:rsid w:val="00503468"/>
  </w:style>
  <w:style w:type="paragraph" w:customStyle="1" w:styleId="Index">
    <w:name w:val="Index"/>
    <w:basedOn w:val="Normal"/>
    <w:rsid w:val="00503468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503468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503468"/>
    <w:pPr>
      <w:autoSpaceDE w:val="0"/>
    </w:pPr>
  </w:style>
  <w:style w:type="paragraph" w:customStyle="1" w:styleId="BodyText1">
    <w:name w:val="Body Text1"/>
    <w:basedOn w:val="Normal"/>
    <w:rsid w:val="00503468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503468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rsid w:val="00503468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47F6F"/>
    <w:rPr>
      <w:rFonts w:ascii="Verdana" w:eastAsia="Arial Unicode MS" w:hAnsi="Verdan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FFF86-8C66-4E3E-B025-6454C2B6C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6E33F36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Jelena Kotnik</cp:lastModifiedBy>
  <cp:revision>2</cp:revision>
  <cp:lastPrinted>2017-10-09T07:27:00Z</cp:lastPrinted>
  <dcterms:created xsi:type="dcterms:W3CDTF">2023-05-09T08:57:00Z</dcterms:created>
  <dcterms:modified xsi:type="dcterms:W3CDTF">2023-05-09T08:57:00Z</dcterms:modified>
</cp:coreProperties>
</file>